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E2D6" w14:textId="77777777" w:rsidR="007C40EF" w:rsidRDefault="007C40EF" w:rsidP="007C40E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TOLL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6B22226D" w14:textId="77777777" w:rsidR="007C40EF" w:rsidRDefault="007C40EF" w:rsidP="007C40E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Whitby.</w:t>
      </w:r>
    </w:p>
    <w:p w14:paraId="178FA503" w14:textId="77777777" w:rsidR="007C40EF" w:rsidRDefault="007C40EF" w:rsidP="007C40E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CBA2FD7" w14:textId="77777777" w:rsidR="007C40EF" w:rsidRDefault="007C40EF" w:rsidP="007C40E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DCA3D73" w14:textId="77777777" w:rsidR="007C40EF" w:rsidRDefault="007C40EF" w:rsidP="007C40EF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the North Riding of Yorkshire the moiety of the taxes of a fifteenth and a tenth which were granted to the King at the last Parliament.</w:t>
      </w:r>
    </w:p>
    <w:p w14:paraId="22A41F73" w14:textId="77777777" w:rsidR="007C40EF" w:rsidRDefault="007C40EF" w:rsidP="007C40E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p.180)</w:t>
      </w:r>
    </w:p>
    <w:p w14:paraId="0D573AE0" w14:textId="77777777" w:rsidR="007C40EF" w:rsidRDefault="007C40EF" w:rsidP="007C40E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67A4A69" w14:textId="77777777" w:rsidR="007C40EF" w:rsidRDefault="007C40EF" w:rsidP="007C40E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C859055" w14:textId="77777777" w:rsidR="007C40EF" w:rsidRDefault="007C40EF" w:rsidP="007C40EF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August 2022</w:t>
      </w:r>
    </w:p>
    <w:p w14:paraId="1FF0FBD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5C390" w14:textId="77777777" w:rsidR="007C40EF" w:rsidRDefault="007C40EF" w:rsidP="009139A6">
      <w:r>
        <w:separator/>
      </w:r>
    </w:p>
  </w:endnote>
  <w:endnote w:type="continuationSeparator" w:id="0">
    <w:p w14:paraId="287D5124" w14:textId="77777777" w:rsidR="007C40EF" w:rsidRDefault="007C40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6CE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CD56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6F7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A4C2E" w14:textId="77777777" w:rsidR="007C40EF" w:rsidRDefault="007C40EF" w:rsidP="009139A6">
      <w:r>
        <w:separator/>
      </w:r>
    </w:p>
  </w:footnote>
  <w:footnote w:type="continuationSeparator" w:id="0">
    <w:p w14:paraId="7214407A" w14:textId="77777777" w:rsidR="007C40EF" w:rsidRDefault="007C40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46C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488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A10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0EF"/>
    <w:rsid w:val="000666E0"/>
    <w:rsid w:val="002510B7"/>
    <w:rsid w:val="005C130B"/>
    <w:rsid w:val="007C40E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975CC"/>
  <w15:chartTrackingRefBased/>
  <w15:docId w15:val="{2D0A7B3B-7243-4EB8-B29F-5D1F7DDD8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0E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2022-08-12T18:43:00Z</dcterms:created>
  <dcterms:modified xsi:type="dcterms:W3CDTF">2022-08-12T18:44:00Z</dcterms:modified>
</cp:coreProperties>
</file>